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D42C4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Henry PEMBERTON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5D710F3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06B21984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9898B41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= Eleanor(q.v.)</w:t>
      </w:r>
    </w:p>
    <w:p w14:paraId="2CB0468F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5E42B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18F9EDD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7DCE3FA0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C6BD7EE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They made a plaint of debt against John Broun of </w:t>
      </w:r>
      <w:proofErr w:type="spellStart"/>
      <w:proofErr w:type="gramStart"/>
      <w:r>
        <w:rPr>
          <w:rFonts w:ascii="Times New Roman" w:hAnsi="Times New Roman" w:cs="Times New Roman"/>
        </w:rPr>
        <w:t>St.Martin’s</w:t>
      </w:r>
      <w:proofErr w:type="spellEnd"/>
      <w:proofErr w:type="gramEnd"/>
      <w:r>
        <w:rPr>
          <w:rFonts w:ascii="Times New Roman" w:hAnsi="Times New Roman" w:cs="Times New Roman"/>
        </w:rPr>
        <w:t>,</w:t>
      </w:r>
    </w:p>
    <w:p w14:paraId="0047C61E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Canterbury(q.v.).   (ibid.)</w:t>
      </w:r>
    </w:p>
    <w:p w14:paraId="5C881BBA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6C9C9C90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</w:p>
    <w:p w14:paraId="4F2F416A" w14:textId="77777777" w:rsidR="00572C5F" w:rsidRDefault="00572C5F" w:rsidP="00572C5F">
      <w:pPr>
        <w:tabs>
          <w:tab w:val="left" w:pos="720"/>
          <w:tab w:val="left" w:pos="14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September 2018</w:t>
      </w:r>
    </w:p>
    <w:p w14:paraId="6B809863" w14:textId="77777777" w:rsidR="006B2F86" w:rsidRPr="00E71FC3" w:rsidRDefault="00572C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0FC5A0" w14:textId="77777777" w:rsidR="00572C5F" w:rsidRDefault="00572C5F" w:rsidP="00E71FC3">
      <w:r>
        <w:separator/>
      </w:r>
    </w:p>
  </w:endnote>
  <w:endnote w:type="continuationSeparator" w:id="0">
    <w:p w14:paraId="4A5BDB95" w14:textId="77777777" w:rsidR="00572C5F" w:rsidRDefault="00572C5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C9DC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2EFAC" w14:textId="77777777" w:rsidR="00572C5F" w:rsidRDefault="00572C5F" w:rsidP="00E71FC3">
      <w:r>
        <w:separator/>
      </w:r>
    </w:p>
  </w:footnote>
  <w:footnote w:type="continuationSeparator" w:id="0">
    <w:p w14:paraId="53331223" w14:textId="77777777" w:rsidR="00572C5F" w:rsidRDefault="00572C5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5F"/>
    <w:rsid w:val="001A7C09"/>
    <w:rsid w:val="00572C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F9881"/>
  <w15:chartTrackingRefBased/>
  <w15:docId w15:val="{5DBD263A-F332-4454-89A4-32FB659D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2C5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72C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2018-10-07T15:50:00Z</dcterms:created>
  <dcterms:modified xsi:type="dcterms:W3CDTF">2018-10-07T15:50:00Z</dcterms:modified>
</cp:coreProperties>
</file>